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Hartlepool</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Hartlepool</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Hartlepool</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Hartlepool</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Hartlepool</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Hartlepool are estimated to have a score of 1-2 on the PGSI (low-risk gambling), whilst </w:t>
      </w:r>
      <w:r w:rsidRPr="00773DF7">
        <w:rPr>
          <w:rFonts w:ascii="Libre Franklin Light" w:hAnsi="Libre Franklin Light" w:cs="Calibri Light"/>
          <w:b/>
          <w:bCs/>
          <w:color w:val="C45911" w:themeColor="accent2" w:themeShade="BF"/>
        </w:rPr>
        <w:t xml:space="preserve">5.0%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3.5%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58.8% </w:t>
      </w:r>
      <w:r w:rsidRPr="004747BF">
        <w:rPr>
          <w:rFonts w:ascii="Libre Franklin Light" w:eastAsia="Times New Roman" w:hAnsi="Libre Franklin Light" w:cs="Calibri Light"/>
        </w:rPr>
        <w:t xml:space="preserve">of those respondents classified as PGSI 8+ in Hartlepool</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Hartlepool is estimated to be </w:t>
      </w:r>
      <w:r w:rsidRPr="00773DF7">
        <w:rPr>
          <w:rFonts w:ascii="Libre Franklin Light" w:eastAsia="Times New Roman" w:hAnsi="Libre Franklin Light" w:cs="Calibri Light"/>
          <w:b/>
          <w:bCs/>
          <w:color w:val="C45911" w:themeColor="accent2" w:themeShade="BF"/>
        </w:rPr>
        <w:t xml:space="preserve">£1,952,097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Hartlepool</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Hartlepool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Hartlepool</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Hartlepool</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3.5%</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Hartlepool.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Hartlepool</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Hartlepool.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Hartlepool</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5.8%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10.0%</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Hartlepool</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58.8%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Hartlepool.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Hartlepool</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5.7%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14.0%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Hartlepool</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Hartlepool</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Hartlepool</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Hartlepool</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Hartlepool</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£1,952,097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Hartlepool</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£31,796</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£657,569</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£47,106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£13,249</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£24,289</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£1,178,088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£1,952,097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Hartlepool</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Hartlepool</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19.9%</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Hartlepool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25.0%</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Hartlepool</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3.5%</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Hartlepool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1.7%</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Hartlepool</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57.7%</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Hartlepool</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19.9%</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Hartlepool</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25.0%</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Hartlepool</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3.5%</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Hartlepool</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Hartlepool</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57.7%</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Hartlepool</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A9280660-4CFF-4FF1-B94C-D7D9277B0EF0}"/>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